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EA942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PHILIPS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AE02510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</w:p>
    <w:p w14:paraId="63FAB9B7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</w:p>
    <w:p w14:paraId="24B398B2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Hereford into lands</w:t>
      </w:r>
    </w:p>
    <w:p w14:paraId="18F597C5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of Roger </w:t>
      </w:r>
      <w:proofErr w:type="spellStart"/>
      <w:r>
        <w:rPr>
          <w:rFonts w:eastAsia="Times New Roman" w:cs="Times New Roman"/>
          <w:szCs w:val="24"/>
        </w:rPr>
        <w:t>Barowe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20CC0F66" w14:textId="77777777" w:rsidR="00B50061" w:rsidRDefault="00B50061" w:rsidP="00B5006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F7783AF" w14:textId="77777777" w:rsidR="00B50061" w:rsidRDefault="00B50061" w:rsidP="00B5006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pp.116-7)</w:t>
      </w:r>
    </w:p>
    <w:p w14:paraId="3703C34A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</w:p>
    <w:p w14:paraId="2667CB3F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</w:p>
    <w:p w14:paraId="76ECEFCC" w14:textId="77777777" w:rsidR="00B50061" w:rsidRDefault="00B50061" w:rsidP="00B5006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September 2023</w:t>
      </w:r>
    </w:p>
    <w:p w14:paraId="2C397F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F145A" w14:textId="77777777" w:rsidR="00B50061" w:rsidRDefault="00B50061" w:rsidP="009139A6">
      <w:r>
        <w:separator/>
      </w:r>
    </w:p>
  </w:endnote>
  <w:endnote w:type="continuationSeparator" w:id="0">
    <w:p w14:paraId="3189CBD9" w14:textId="77777777" w:rsidR="00B50061" w:rsidRDefault="00B500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FD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462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DE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09E8" w14:textId="77777777" w:rsidR="00B50061" w:rsidRDefault="00B50061" w:rsidP="009139A6">
      <w:r>
        <w:separator/>
      </w:r>
    </w:p>
  </w:footnote>
  <w:footnote w:type="continuationSeparator" w:id="0">
    <w:p w14:paraId="599FF73E" w14:textId="77777777" w:rsidR="00B50061" w:rsidRDefault="00B500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8EF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B9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8D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06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006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B4F72"/>
  <w15:chartTrackingRefBased/>
  <w15:docId w15:val="{188680F6-1BF1-4858-8ED1-03FC5400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2023-09-04T18:36:00Z</dcterms:created>
  <dcterms:modified xsi:type="dcterms:W3CDTF">2023-09-04T18:36:00Z</dcterms:modified>
</cp:coreProperties>
</file>